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26BDD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4300D746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Bray, Berkshire. Husbandman.</w:t>
      </w:r>
    </w:p>
    <w:p w14:paraId="124F780B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BCE8C9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3B0FA2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Henley-on-Thames,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Multon</w:t>
      </w:r>
      <w:proofErr w:type="spellEnd"/>
    </w:p>
    <w:p w14:paraId="2BD37E90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cutler(q.v.), brought a plaint of debt against him.</w:t>
      </w:r>
    </w:p>
    <w:p w14:paraId="6BAB2371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B1A7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https://waalt.uh.edu/index.php/CP40/641:_K-Z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F7B8AAF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840CF3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F1BB05" w14:textId="77777777" w:rsidR="00BC17E1" w:rsidRDefault="00BC17E1" w:rsidP="00BC17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2022</w:t>
      </w:r>
    </w:p>
    <w:p w14:paraId="75D993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CC613" w14:textId="77777777" w:rsidR="00BC17E1" w:rsidRDefault="00BC17E1" w:rsidP="009139A6">
      <w:r>
        <w:separator/>
      </w:r>
    </w:p>
  </w:endnote>
  <w:endnote w:type="continuationSeparator" w:id="0">
    <w:p w14:paraId="5D96E0B3" w14:textId="77777777" w:rsidR="00BC17E1" w:rsidRDefault="00BC17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74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5F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72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75F3" w14:textId="77777777" w:rsidR="00BC17E1" w:rsidRDefault="00BC17E1" w:rsidP="009139A6">
      <w:r>
        <w:separator/>
      </w:r>
    </w:p>
  </w:footnote>
  <w:footnote w:type="continuationSeparator" w:id="0">
    <w:p w14:paraId="5CA73CBA" w14:textId="77777777" w:rsidR="00BC17E1" w:rsidRDefault="00BC17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7F0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BBC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B20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7E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17E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A59AE"/>
  <w15:chartTrackingRefBased/>
  <w15:docId w15:val="{93FFFC4D-B542-49FE-82CA-91D04ECE4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17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2022-07-10T07:17:00Z</dcterms:created>
  <dcterms:modified xsi:type="dcterms:W3CDTF">2022-07-10T07:17:00Z</dcterms:modified>
</cp:coreProperties>
</file>